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34345" w14:textId="3A27215C" w:rsidR="00441B11" w:rsidRPr="00B62872" w:rsidRDefault="00441B11" w:rsidP="00441B1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 w:rsidRPr="00E32003">
        <w:rPr>
          <w:rFonts w:ascii="Arial" w:hAnsi="Arial" w:cs="Arial"/>
          <w:b/>
          <w:sz w:val="24"/>
          <w:lang w:val="en-US"/>
        </w:rPr>
        <w:t>3GPP TSG RAN WG1</w:t>
      </w:r>
      <w:r>
        <w:rPr>
          <w:rFonts w:ascii="Arial" w:hAnsi="Arial" w:cs="Arial"/>
          <w:b/>
          <w:sz w:val="24"/>
          <w:lang w:val="en-US"/>
        </w:rPr>
        <w:t xml:space="preserve"> Meeting #96bis</w:t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32003">
        <w:rPr>
          <w:rFonts w:ascii="Arial" w:hAnsi="Arial" w:cs="Arial"/>
          <w:b/>
          <w:sz w:val="24"/>
          <w:lang w:val="en-US"/>
        </w:rPr>
        <w:t>R1-</w:t>
      </w:r>
      <w:r w:rsidR="00AB52AD" w:rsidRPr="00AB52AD">
        <w:rPr>
          <w:rFonts w:ascii="Arial" w:hAnsi="Arial" w:cs="Arial"/>
          <w:b/>
          <w:sz w:val="24"/>
          <w:lang w:val="en-US"/>
        </w:rPr>
        <w:t>1904319</w:t>
      </w:r>
    </w:p>
    <w:p w14:paraId="68F864D6" w14:textId="77777777" w:rsidR="00441B11" w:rsidRPr="00B62872" w:rsidRDefault="00441B11" w:rsidP="00441B1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Xi’an</w:t>
      </w:r>
      <w:r w:rsidRPr="00B6287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China</w:t>
      </w:r>
      <w:r w:rsidRPr="00B6287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April 8</w:t>
      </w:r>
      <w:r w:rsidRPr="00FF5465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12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B62872">
        <w:rPr>
          <w:rFonts w:ascii="Arial" w:hAnsi="Arial" w:cs="Arial"/>
          <w:b/>
          <w:sz w:val="24"/>
          <w:lang w:val="en-US"/>
        </w:rPr>
        <w:t>, 2019</w:t>
      </w:r>
    </w:p>
    <w:p w14:paraId="1C415D7B" w14:textId="77777777" w:rsidR="007F656C" w:rsidRPr="00543352" w:rsidRDefault="007F656C" w:rsidP="004D666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12ABF534" w14:textId="64BCEC9D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  <w:r w:rsidR="0049279E">
        <w:rPr>
          <w:rFonts w:ascii="Arial" w:hAnsi="Arial" w:cs="Arial"/>
          <w:b/>
          <w:sz w:val="24"/>
          <w:lang w:val="en-US"/>
        </w:rPr>
        <w:t xml:space="preserve">, </w:t>
      </w:r>
      <w:r w:rsidR="0049279E" w:rsidRPr="00937F96">
        <w:rPr>
          <w:rFonts w:ascii="Arial" w:hAnsi="Arial" w:cs="Arial"/>
          <w:b/>
          <w:sz w:val="24"/>
          <w:lang w:val="en-US"/>
        </w:rPr>
        <w:t>Ericsson</w:t>
      </w:r>
    </w:p>
    <w:p w14:paraId="69EA843C" w14:textId="77777777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43352">
        <w:rPr>
          <w:rFonts w:ascii="Arial" w:hAnsi="Arial" w:cs="Arial"/>
          <w:b/>
          <w:sz w:val="24"/>
          <w:lang w:val="en-US"/>
        </w:rPr>
        <w:t xml:space="preserve">Work Plan for NR Positioning </w:t>
      </w:r>
      <w:r w:rsidR="00441B11">
        <w:rPr>
          <w:rFonts w:ascii="Arial" w:hAnsi="Arial" w:cs="Arial"/>
          <w:b/>
          <w:sz w:val="24"/>
          <w:lang w:val="en-US"/>
        </w:rPr>
        <w:t xml:space="preserve">Work </w:t>
      </w:r>
      <w:r w:rsidR="00543352">
        <w:rPr>
          <w:rFonts w:ascii="Arial" w:hAnsi="Arial" w:cs="Arial"/>
          <w:b/>
          <w:sz w:val="24"/>
          <w:lang w:val="en-US"/>
        </w:rPr>
        <w:t>Item</w:t>
      </w:r>
    </w:p>
    <w:p w14:paraId="64DFE26A" w14:textId="77777777"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543352">
        <w:rPr>
          <w:rFonts w:ascii="Arial" w:hAnsi="Arial" w:cs="Arial"/>
          <w:b/>
          <w:sz w:val="24"/>
          <w:lang w:val="en-US"/>
        </w:rPr>
        <w:t>7</w:t>
      </w:r>
      <w:r w:rsidR="00103994" w:rsidRPr="00543352">
        <w:rPr>
          <w:rFonts w:ascii="Arial" w:hAnsi="Arial" w:cs="Arial"/>
          <w:b/>
          <w:sz w:val="24"/>
          <w:lang w:val="en-US"/>
        </w:rPr>
        <w:t>.</w:t>
      </w:r>
      <w:r w:rsidR="001817AA">
        <w:rPr>
          <w:rFonts w:ascii="Arial" w:hAnsi="Arial" w:cs="Arial"/>
          <w:b/>
          <w:sz w:val="24"/>
          <w:lang w:val="en-US"/>
        </w:rPr>
        <w:t>2.</w:t>
      </w:r>
      <w:r w:rsidR="00543352" w:rsidRPr="00543352">
        <w:rPr>
          <w:rFonts w:ascii="Arial" w:hAnsi="Arial" w:cs="Arial"/>
          <w:b/>
          <w:sz w:val="24"/>
          <w:lang w:val="en-US"/>
        </w:rPr>
        <w:t>10</w:t>
      </w:r>
    </w:p>
    <w:p w14:paraId="7BFDD691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41D859D" w14:textId="77777777" w:rsidR="00702009" w:rsidRDefault="00E71EC1" w:rsidP="0070200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0B9BCB81" w14:textId="77777777" w:rsidR="00543352" w:rsidRDefault="00E71EC1" w:rsidP="0017661D">
      <w:pPr>
        <w:pStyle w:val="3GPPText"/>
      </w:pPr>
      <w:r>
        <w:t xml:space="preserve">At the </w:t>
      </w:r>
      <w:r w:rsidR="00543352">
        <w:t>RAN#8</w:t>
      </w:r>
      <w:r w:rsidR="00441B11">
        <w:t>3</w:t>
      </w:r>
      <w:r w:rsidR="00543352">
        <w:t xml:space="preserve"> WG </w:t>
      </w:r>
      <w:r>
        <w:t>meeting</w:t>
      </w:r>
      <w:r w:rsidR="007F656C">
        <w:t xml:space="preserve">, </w:t>
      </w:r>
      <w:r w:rsidR="00441B11">
        <w:t xml:space="preserve">upon successful completion of </w:t>
      </w:r>
      <w:r>
        <w:t>the</w:t>
      </w:r>
      <w:r w:rsidR="00441B11">
        <w:t xml:space="preserve"> “Study Item on </w:t>
      </w:r>
      <w:r w:rsidR="00543352">
        <w:t xml:space="preserve">NR </w:t>
      </w:r>
      <w:r w:rsidR="00441B11">
        <w:t>P</w:t>
      </w:r>
      <w:r w:rsidR="00543352">
        <w:t xml:space="preserve">ositioning </w:t>
      </w:r>
      <w:r w:rsidR="00441B11">
        <w:t xml:space="preserve">Support” </w:t>
      </w:r>
      <w:r w:rsidR="00441B11">
        <w:fldChar w:fldCharType="begin"/>
      </w:r>
      <w:r w:rsidR="00441B11">
        <w:instrText xml:space="preserve"> REF _Ref4422853 \n \h </w:instrText>
      </w:r>
      <w:r w:rsidR="00441B11">
        <w:fldChar w:fldCharType="separate"/>
      </w:r>
      <w:r w:rsidR="00441B11">
        <w:t>[1]</w:t>
      </w:r>
      <w:r w:rsidR="00441B11">
        <w:fldChar w:fldCharType="end"/>
      </w:r>
      <w:r w:rsidR="00441B11">
        <w:t xml:space="preserve">, the corresponding work item </w:t>
      </w:r>
      <w:r w:rsidR="00543352">
        <w:t>was approved</w:t>
      </w:r>
      <w:r w:rsidR="00F63703">
        <w:t xml:space="preserve"> </w:t>
      </w:r>
      <w:r w:rsidR="00441B11">
        <w:fldChar w:fldCharType="begin"/>
      </w:r>
      <w:r w:rsidR="00441B11">
        <w:instrText xml:space="preserve"> REF _Ref4422863 \n \h </w:instrText>
      </w:r>
      <w:r w:rsidR="00441B11">
        <w:fldChar w:fldCharType="separate"/>
      </w:r>
      <w:r w:rsidR="00441B11">
        <w:t>[2]</w:t>
      </w:r>
      <w:r w:rsidR="00441B11">
        <w:fldChar w:fldCharType="end"/>
      </w:r>
      <w:r w:rsidR="00543352">
        <w:t xml:space="preserve">. </w:t>
      </w:r>
      <w:r>
        <w:t xml:space="preserve">In this contribution, we </w:t>
      </w:r>
      <w:r w:rsidR="00543352">
        <w:t xml:space="preserve">provide </w:t>
      </w:r>
      <w:r w:rsidR="00F63703">
        <w:t xml:space="preserve">tentative </w:t>
      </w:r>
      <w:r w:rsidR="00543352">
        <w:t xml:space="preserve">work plan </w:t>
      </w:r>
      <w:r w:rsidR="0049279E">
        <w:t xml:space="preserve">on </w:t>
      </w:r>
      <w:r w:rsidR="00543352">
        <w:t xml:space="preserve">NR Positioning </w:t>
      </w:r>
      <w:r w:rsidR="00441B11">
        <w:t>work</w:t>
      </w:r>
      <w:r w:rsidR="00543352">
        <w:t xml:space="preserve"> item.</w:t>
      </w:r>
      <w:r w:rsidR="00441B11">
        <w:t xml:space="preserve"> Note that it is provided for information purpose only.</w:t>
      </w:r>
    </w:p>
    <w:p w14:paraId="72DAC3D1" w14:textId="14C291EC" w:rsidR="0017661D" w:rsidRDefault="00543352" w:rsidP="0017661D">
      <w:pPr>
        <w:pStyle w:val="3GPPH1"/>
        <w:tabs>
          <w:tab w:val="clear" w:pos="425"/>
          <w:tab w:val="num" w:pos="426"/>
        </w:tabs>
      </w:pPr>
      <w:r>
        <w:t>Work Plan for NR Positioning</w:t>
      </w:r>
    </w:p>
    <w:p w14:paraId="4D970C5B" w14:textId="77777777" w:rsidR="00A61CB6" w:rsidRDefault="00543352" w:rsidP="00A61CB6">
      <w:pPr>
        <w:pStyle w:val="3GPPH2"/>
      </w:pPr>
      <w:r>
        <w:t>Work Plan for RAN1 WG</w:t>
      </w:r>
    </w:p>
    <w:p w14:paraId="36C1DA66" w14:textId="77777777" w:rsidR="0049279E" w:rsidRPr="00C92175" w:rsidRDefault="00D823D0" w:rsidP="0049279E">
      <w:pPr>
        <w:pStyle w:val="3GPPText"/>
        <w:rPr>
          <w:sz w:val="20"/>
          <w:lang w:val="en-GB"/>
        </w:rPr>
      </w:pPr>
      <w:r w:rsidRPr="00C92175">
        <w:rPr>
          <w:sz w:val="20"/>
          <w:lang w:val="en-GB"/>
        </w:rPr>
        <w:t>I</w:t>
      </w:r>
      <w:r w:rsidR="0049279E" w:rsidRPr="00C92175">
        <w:rPr>
          <w:sz w:val="20"/>
          <w:lang w:val="en-GB"/>
        </w:rPr>
        <w:t xml:space="preserve">n this section </w:t>
      </w:r>
      <w:r w:rsidRPr="00C92175">
        <w:rPr>
          <w:sz w:val="20"/>
          <w:lang w:val="en-GB"/>
        </w:rPr>
        <w:t xml:space="preserve">RAN1 </w:t>
      </w:r>
      <w:r w:rsidR="0049279E" w:rsidRPr="00C92175">
        <w:rPr>
          <w:sz w:val="20"/>
          <w:lang w:val="en-GB"/>
        </w:rPr>
        <w:t xml:space="preserve">work plan </w:t>
      </w:r>
      <w:r w:rsidRPr="00C92175">
        <w:rPr>
          <w:sz w:val="20"/>
          <w:lang w:val="en-GB"/>
        </w:rPr>
        <w:t xml:space="preserve">for </w:t>
      </w:r>
      <w:r w:rsidR="0049279E" w:rsidRPr="00C92175">
        <w:rPr>
          <w:sz w:val="20"/>
          <w:lang w:val="en-GB"/>
        </w:rPr>
        <w:t xml:space="preserve">NR positioning </w:t>
      </w:r>
      <w:r w:rsidRPr="00C92175">
        <w:rPr>
          <w:sz w:val="20"/>
          <w:lang w:val="en-GB"/>
        </w:rPr>
        <w:t>W</w:t>
      </w:r>
      <w:r w:rsidR="0049279E" w:rsidRPr="00C92175">
        <w:rPr>
          <w:sz w:val="20"/>
          <w:lang w:val="en-GB"/>
        </w:rPr>
        <w:t xml:space="preserve">I </w:t>
      </w:r>
      <w:r w:rsidRPr="00C92175">
        <w:rPr>
          <w:sz w:val="20"/>
          <w:lang w:val="en-GB"/>
        </w:rPr>
        <w:t>is provided:</w:t>
      </w:r>
    </w:p>
    <w:p w14:paraId="45E43EA4" w14:textId="77777777" w:rsidR="00CC7D6F" w:rsidRPr="00C92175" w:rsidRDefault="00CC7D6F" w:rsidP="0049279E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RAN1#96bis (April 2019)</w:t>
      </w:r>
    </w:p>
    <w:p w14:paraId="6043ED45" w14:textId="5CDC4159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Identify </w:t>
      </w:r>
      <w:r w:rsidR="00993B0A" w:rsidRPr="00C92175">
        <w:rPr>
          <w:sz w:val="20"/>
        </w:rPr>
        <w:t xml:space="preserve">candidate </w:t>
      </w:r>
      <w:r w:rsidRPr="00C92175">
        <w:rPr>
          <w:sz w:val="20"/>
        </w:rPr>
        <w:t>DL PRS design options for NR positioning</w:t>
      </w:r>
      <w:r w:rsidR="00993B0A" w:rsidRPr="00C92175">
        <w:rPr>
          <w:sz w:val="20"/>
        </w:rPr>
        <w:t xml:space="preserve">, including </w:t>
      </w:r>
      <w:r w:rsidR="00EF34A7" w:rsidRPr="00C92175">
        <w:rPr>
          <w:sz w:val="20"/>
        </w:rPr>
        <w:t xml:space="preserve">DL PRS </w:t>
      </w:r>
      <w:r w:rsidR="00993B0A" w:rsidRPr="00C92175">
        <w:rPr>
          <w:sz w:val="20"/>
        </w:rPr>
        <w:t>resource allocation and physical structure details</w:t>
      </w:r>
    </w:p>
    <w:p w14:paraId="28F26C26" w14:textId="08C3DA10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Identify </w:t>
      </w:r>
      <w:r w:rsidR="00993B0A" w:rsidRPr="00C92175">
        <w:rPr>
          <w:sz w:val="20"/>
        </w:rPr>
        <w:t xml:space="preserve">candidate </w:t>
      </w:r>
      <w:r w:rsidRPr="00C92175">
        <w:rPr>
          <w:sz w:val="20"/>
        </w:rPr>
        <w:t>UL SRS enhancements for NR positioning</w:t>
      </w:r>
      <w:r w:rsidR="00993B0A" w:rsidRPr="00C92175">
        <w:rPr>
          <w:sz w:val="20"/>
        </w:rPr>
        <w:t>, including</w:t>
      </w:r>
      <w:r w:rsidR="00EF34A7" w:rsidRPr="00C92175">
        <w:rPr>
          <w:sz w:val="20"/>
        </w:rPr>
        <w:t xml:space="preserve"> UL PRS </w:t>
      </w:r>
      <w:r w:rsidR="00993B0A" w:rsidRPr="00C92175">
        <w:rPr>
          <w:sz w:val="20"/>
        </w:rPr>
        <w:t>resource allocation and physical structure details</w:t>
      </w:r>
    </w:p>
    <w:p w14:paraId="772BBFD9" w14:textId="77777777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Discuss </w:t>
      </w:r>
      <w:r w:rsidR="00993B0A" w:rsidRPr="00C92175">
        <w:rPr>
          <w:sz w:val="20"/>
        </w:rPr>
        <w:t xml:space="preserve">Rel.15 reference signals/measurements and their </w:t>
      </w:r>
      <w:r w:rsidR="00B03FB1" w:rsidRPr="00C92175">
        <w:rPr>
          <w:sz w:val="20"/>
        </w:rPr>
        <w:t xml:space="preserve">use and </w:t>
      </w:r>
      <w:r w:rsidR="0061393D" w:rsidRPr="00C92175">
        <w:rPr>
          <w:sz w:val="20"/>
        </w:rPr>
        <w:t xml:space="preserve">potential </w:t>
      </w:r>
      <w:r w:rsidR="00993B0A" w:rsidRPr="00C92175">
        <w:rPr>
          <w:sz w:val="20"/>
        </w:rPr>
        <w:t>mapping to NR positioning techniques</w:t>
      </w:r>
    </w:p>
    <w:p w14:paraId="646BE410" w14:textId="5C914C69" w:rsidR="00993B0A" w:rsidRPr="00C92175" w:rsidRDefault="000E219E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Trigger discussion on </w:t>
      </w:r>
      <w:r w:rsidR="00993B0A" w:rsidRPr="00C92175">
        <w:rPr>
          <w:sz w:val="20"/>
        </w:rPr>
        <w:t>UE and gNB measurements</w:t>
      </w:r>
      <w:r w:rsidR="0061393D" w:rsidRPr="00C92175">
        <w:rPr>
          <w:sz w:val="20"/>
        </w:rPr>
        <w:t>,</w:t>
      </w:r>
      <w:r w:rsidR="00B03FB1" w:rsidRPr="00C92175">
        <w:rPr>
          <w:sz w:val="20"/>
        </w:rPr>
        <w:t xml:space="preserve"> including </w:t>
      </w:r>
      <w:r w:rsidR="00B00E00" w:rsidRPr="00C92175">
        <w:rPr>
          <w:sz w:val="20"/>
        </w:rPr>
        <w:t>UE reporting</w:t>
      </w:r>
    </w:p>
    <w:p w14:paraId="1A1919F3" w14:textId="4D2D459D" w:rsidR="00491F2F" w:rsidRPr="00C92175" w:rsidRDefault="00993B0A" w:rsidP="00491F2F">
      <w:pPr>
        <w:pStyle w:val="3GPPAgreements"/>
        <w:rPr>
          <w:sz w:val="20"/>
        </w:rPr>
      </w:pPr>
      <w:r w:rsidRPr="00C92175">
        <w:rPr>
          <w:sz w:val="20"/>
        </w:rPr>
        <w:t>Trigger discussion on necessity of radio-layer procedures for NR positioning</w:t>
      </w:r>
      <w:r w:rsidR="000E219E" w:rsidRPr="00C92175">
        <w:rPr>
          <w:sz w:val="20"/>
        </w:rPr>
        <w:t xml:space="preserve"> and identify candidate procedures</w:t>
      </w:r>
    </w:p>
    <w:p w14:paraId="5005347A" w14:textId="77777777" w:rsidR="00CC7D6F" w:rsidRPr="00C92175" w:rsidRDefault="00CC7D6F" w:rsidP="0049279E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RAN1#97 (May 2019)</w:t>
      </w:r>
    </w:p>
    <w:p w14:paraId="72BB04CF" w14:textId="77777777" w:rsidR="00993B0A" w:rsidRPr="00C92175" w:rsidRDefault="00993B0A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work and evaluation of </w:t>
      </w:r>
      <w:r w:rsidR="004F6EB7" w:rsidRPr="00C92175">
        <w:rPr>
          <w:sz w:val="20"/>
        </w:rPr>
        <w:t xml:space="preserve">the </w:t>
      </w:r>
      <w:r w:rsidRPr="00C92175">
        <w:rPr>
          <w:sz w:val="20"/>
        </w:rPr>
        <w:t>candidate DL PRS design options, including resource allocation and physical structure details</w:t>
      </w:r>
    </w:p>
    <w:p w14:paraId="0BB466E6" w14:textId="77777777" w:rsidR="00993B0A" w:rsidRPr="00C92175" w:rsidRDefault="00993B0A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work and evaluation of </w:t>
      </w:r>
      <w:r w:rsidR="004F6EB7" w:rsidRPr="00C92175">
        <w:rPr>
          <w:sz w:val="20"/>
        </w:rPr>
        <w:t xml:space="preserve">the </w:t>
      </w:r>
      <w:r w:rsidRPr="00C92175">
        <w:rPr>
          <w:sz w:val="20"/>
        </w:rPr>
        <w:t>candidate UL SRS enhancements</w:t>
      </w:r>
      <w:r w:rsidR="00B03FB1" w:rsidRPr="00C92175">
        <w:rPr>
          <w:sz w:val="20"/>
        </w:rPr>
        <w:t>, including resource allocation and physical structure details</w:t>
      </w:r>
    </w:p>
    <w:p w14:paraId="22DC3609" w14:textId="77777777" w:rsidR="00993B0A" w:rsidRPr="00C92175" w:rsidRDefault="004F6EB7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Aim to conclude on </w:t>
      </w:r>
      <w:r w:rsidR="00993B0A" w:rsidRPr="00C92175">
        <w:rPr>
          <w:sz w:val="20"/>
        </w:rPr>
        <w:t>the Rel.15 reference signals/measurements and their mapping to NR positioning techniques</w:t>
      </w:r>
    </w:p>
    <w:p w14:paraId="7511BEC0" w14:textId="77777777" w:rsidR="00993B0A" w:rsidRPr="00C92175" w:rsidRDefault="00993B0A" w:rsidP="00993B0A">
      <w:pPr>
        <w:pStyle w:val="3GPPAgreements"/>
        <w:rPr>
          <w:sz w:val="20"/>
        </w:rPr>
      </w:pPr>
      <w:r w:rsidRPr="00C92175">
        <w:rPr>
          <w:sz w:val="20"/>
        </w:rPr>
        <w:t>Continue discussion on UE and gNB measurements</w:t>
      </w:r>
      <w:r w:rsidR="0061393D" w:rsidRPr="00C92175">
        <w:rPr>
          <w:sz w:val="20"/>
        </w:rPr>
        <w:t>,</w:t>
      </w:r>
      <w:r w:rsidR="00B03FB1" w:rsidRPr="00C92175">
        <w:rPr>
          <w:sz w:val="20"/>
        </w:rPr>
        <w:t xml:space="preserve"> including reporting of UE </w:t>
      </w:r>
      <w:r w:rsidR="00B00E00" w:rsidRPr="00C92175">
        <w:rPr>
          <w:sz w:val="20"/>
        </w:rPr>
        <w:t>measurement</w:t>
      </w:r>
      <w:r w:rsidR="00B03FB1" w:rsidRPr="00C92175">
        <w:rPr>
          <w:sz w:val="20"/>
        </w:rPr>
        <w:t>s</w:t>
      </w:r>
    </w:p>
    <w:p w14:paraId="44CFB087" w14:textId="77777777" w:rsidR="00993B0A" w:rsidRPr="00C92175" w:rsidRDefault="00B00E00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Continue </w:t>
      </w:r>
      <w:r w:rsidR="00993B0A" w:rsidRPr="00C92175">
        <w:rPr>
          <w:sz w:val="20"/>
        </w:rPr>
        <w:t>discussion on necessity of radio-layer procedures (if any) for NR positioning</w:t>
      </w:r>
    </w:p>
    <w:p w14:paraId="6EB410B8" w14:textId="77777777" w:rsidR="00491F2F" w:rsidRPr="00C92175" w:rsidRDefault="00B03FB1" w:rsidP="00993B0A">
      <w:pPr>
        <w:pStyle w:val="3GPPAgreements"/>
        <w:rPr>
          <w:sz w:val="20"/>
        </w:rPr>
      </w:pPr>
      <w:r w:rsidRPr="00C92175">
        <w:rPr>
          <w:sz w:val="20"/>
        </w:rPr>
        <w:t xml:space="preserve">Identify dependency with other WGs and send LS where necessary </w:t>
      </w:r>
      <w:r w:rsidR="00491F2F" w:rsidRPr="00C92175">
        <w:rPr>
          <w:sz w:val="20"/>
        </w:rPr>
        <w:t>(e.g.</w:t>
      </w:r>
      <w:r w:rsidRPr="00C92175">
        <w:rPr>
          <w:sz w:val="20"/>
        </w:rPr>
        <w:t xml:space="preserve"> send LS to RAN WG4</w:t>
      </w:r>
      <w:r w:rsidR="00491F2F" w:rsidRPr="00C92175">
        <w:rPr>
          <w:sz w:val="20"/>
        </w:rPr>
        <w:t xml:space="preserve"> </w:t>
      </w:r>
      <w:r w:rsidR="002D6DA6" w:rsidRPr="00C92175">
        <w:rPr>
          <w:sz w:val="20"/>
        </w:rPr>
        <w:t xml:space="preserve">on </w:t>
      </w:r>
      <w:r w:rsidR="00491F2F" w:rsidRPr="00C92175">
        <w:rPr>
          <w:sz w:val="20"/>
        </w:rPr>
        <w:t>synchronization error, measurements/switching gaps, etc.)</w:t>
      </w:r>
    </w:p>
    <w:p w14:paraId="0CF24F58" w14:textId="77777777" w:rsidR="00CC7D6F" w:rsidRPr="00C92175" w:rsidRDefault="00CC7D6F" w:rsidP="00CC7D6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RAN1#98 (August 2019)</w:t>
      </w:r>
    </w:p>
    <w:p w14:paraId="46DA970B" w14:textId="5CD48055" w:rsidR="00CC7D6F" w:rsidRPr="00C92175" w:rsidRDefault="00534F14" w:rsidP="00491F2F">
      <w:pPr>
        <w:pStyle w:val="3GPPAgreements"/>
        <w:rPr>
          <w:sz w:val="20"/>
        </w:rPr>
      </w:pPr>
      <w:r w:rsidRPr="00C92175">
        <w:rPr>
          <w:sz w:val="20"/>
        </w:rPr>
        <w:t>Continue work and evaluation of the candidate DL PRS design options</w:t>
      </w:r>
      <w:r w:rsidR="0061393D" w:rsidRPr="00C92175">
        <w:rPr>
          <w:sz w:val="20"/>
        </w:rPr>
        <w:t>,</w:t>
      </w:r>
      <w:r w:rsidRPr="00C92175">
        <w:rPr>
          <w:sz w:val="20"/>
        </w:rPr>
        <w:t xml:space="preserve"> a</w:t>
      </w:r>
      <w:r w:rsidR="00EF34A7" w:rsidRPr="00C92175">
        <w:rPr>
          <w:sz w:val="20"/>
        </w:rPr>
        <w:t>im</w:t>
      </w:r>
      <w:r w:rsidRPr="00C92175">
        <w:rPr>
          <w:sz w:val="20"/>
        </w:rPr>
        <w:t>ing</w:t>
      </w:r>
      <w:r w:rsidR="00EF34A7" w:rsidRPr="00C92175">
        <w:rPr>
          <w:sz w:val="20"/>
        </w:rPr>
        <w:t xml:space="preserve"> to select </w:t>
      </w:r>
      <w:r w:rsidR="00491F2F" w:rsidRPr="00C92175">
        <w:rPr>
          <w:sz w:val="20"/>
        </w:rPr>
        <w:t>DL PRS design</w:t>
      </w:r>
    </w:p>
    <w:p w14:paraId="4AE1640D" w14:textId="77777777" w:rsidR="00EF34A7" w:rsidRPr="00C92175" w:rsidRDefault="00534F14" w:rsidP="00EF34A7">
      <w:pPr>
        <w:pStyle w:val="3GPPAgreements"/>
        <w:rPr>
          <w:sz w:val="20"/>
        </w:rPr>
      </w:pPr>
      <w:r w:rsidRPr="00C92175">
        <w:rPr>
          <w:sz w:val="20"/>
        </w:rPr>
        <w:t>Continue work and evaluation of the candidate UL SRS enhancements</w:t>
      </w:r>
      <w:r w:rsidR="0061393D" w:rsidRPr="00C92175">
        <w:rPr>
          <w:sz w:val="20"/>
        </w:rPr>
        <w:t>,</w:t>
      </w:r>
      <w:r w:rsidRPr="00C92175">
        <w:rPr>
          <w:sz w:val="20"/>
        </w:rPr>
        <w:t xml:space="preserve"> </w:t>
      </w:r>
      <w:r w:rsidR="00EF34A7" w:rsidRPr="00C92175">
        <w:rPr>
          <w:sz w:val="20"/>
        </w:rPr>
        <w:t>aim</w:t>
      </w:r>
      <w:r w:rsidRPr="00C92175">
        <w:rPr>
          <w:sz w:val="20"/>
        </w:rPr>
        <w:t xml:space="preserve">ing </w:t>
      </w:r>
      <w:r w:rsidR="00EF34A7" w:rsidRPr="00C92175">
        <w:rPr>
          <w:sz w:val="20"/>
        </w:rPr>
        <w:t>to select UL SRS enhancements</w:t>
      </w:r>
    </w:p>
    <w:p w14:paraId="43C82582" w14:textId="77777777" w:rsidR="00EF34A7" w:rsidRPr="00C92175" w:rsidRDefault="00EF34A7" w:rsidP="00EF34A7">
      <w:pPr>
        <w:pStyle w:val="3GPPAgreements"/>
        <w:rPr>
          <w:sz w:val="20"/>
        </w:rPr>
      </w:pPr>
      <w:r w:rsidRPr="00C92175">
        <w:rPr>
          <w:sz w:val="20"/>
        </w:rPr>
        <w:t xml:space="preserve">Continue discussion and aim to </w:t>
      </w:r>
      <w:r w:rsidR="002A4DA5" w:rsidRPr="00C92175">
        <w:rPr>
          <w:sz w:val="20"/>
        </w:rPr>
        <w:t>conclude on</w:t>
      </w:r>
      <w:r w:rsidRPr="00C92175">
        <w:rPr>
          <w:sz w:val="20"/>
        </w:rPr>
        <w:t xml:space="preserve"> necessity </w:t>
      </w:r>
      <w:r w:rsidR="002D6DA6" w:rsidRPr="00C92175">
        <w:rPr>
          <w:sz w:val="20"/>
        </w:rPr>
        <w:t xml:space="preserve">and design </w:t>
      </w:r>
      <w:r w:rsidRPr="00C92175">
        <w:rPr>
          <w:sz w:val="20"/>
        </w:rPr>
        <w:t>of radio-layer procedures (if any) for NR positioning</w:t>
      </w:r>
    </w:p>
    <w:p w14:paraId="7053BD72" w14:textId="5F4C3716" w:rsidR="00B00E00" w:rsidRPr="00C92175" w:rsidRDefault="00B00E00" w:rsidP="00EF34A7">
      <w:pPr>
        <w:pStyle w:val="3GPPAgreements"/>
        <w:rPr>
          <w:sz w:val="20"/>
        </w:rPr>
      </w:pPr>
      <w:r w:rsidRPr="00C92175">
        <w:rPr>
          <w:sz w:val="20"/>
        </w:rPr>
        <w:t>Conclude on the Rel.15 reference signals/measurements and their mapping to NR positioning techniques</w:t>
      </w:r>
    </w:p>
    <w:p w14:paraId="5797BAB8" w14:textId="77777777" w:rsidR="00CC7D6F" w:rsidRPr="00C92175" w:rsidRDefault="00CC7D6F" w:rsidP="00CC7D6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RAN1#98bis (October 2019)</w:t>
      </w:r>
    </w:p>
    <w:p w14:paraId="72E30BDE" w14:textId="7772EC1B" w:rsidR="00CC7D6F" w:rsidRPr="00C92175" w:rsidRDefault="00EF34A7" w:rsidP="00C92175">
      <w:pPr>
        <w:pStyle w:val="3GPPAgreements"/>
        <w:rPr>
          <w:sz w:val="20"/>
        </w:rPr>
      </w:pPr>
      <w:r w:rsidRPr="00C92175">
        <w:rPr>
          <w:sz w:val="20"/>
        </w:rPr>
        <w:t>Continue discussion and f</w:t>
      </w:r>
      <w:r w:rsidR="00491F2F" w:rsidRPr="00C92175">
        <w:rPr>
          <w:sz w:val="20"/>
        </w:rPr>
        <w:t>inaliz</w:t>
      </w:r>
      <w:r w:rsidR="0061393D" w:rsidRPr="00C92175">
        <w:rPr>
          <w:sz w:val="20"/>
        </w:rPr>
        <w:t>ation of</w:t>
      </w:r>
      <w:r w:rsidR="00491F2F" w:rsidRPr="00C92175">
        <w:rPr>
          <w:sz w:val="20"/>
        </w:rPr>
        <w:t xml:space="preserve"> DL PRS design </w:t>
      </w:r>
      <w:r w:rsidRPr="00C92175">
        <w:rPr>
          <w:sz w:val="20"/>
        </w:rPr>
        <w:t>for NR positioning</w:t>
      </w:r>
    </w:p>
    <w:p w14:paraId="0B4B3A7D" w14:textId="2D025253" w:rsidR="00EF34A7" w:rsidRPr="00C92175" w:rsidRDefault="00EF34A7" w:rsidP="00C92175">
      <w:pPr>
        <w:pStyle w:val="3GPPAgreements"/>
        <w:rPr>
          <w:sz w:val="20"/>
        </w:rPr>
      </w:pPr>
      <w:r w:rsidRPr="00C92175">
        <w:rPr>
          <w:sz w:val="20"/>
        </w:rPr>
        <w:t xml:space="preserve">Continue discussion and </w:t>
      </w:r>
      <w:r w:rsidR="00D823D0" w:rsidRPr="00C92175">
        <w:rPr>
          <w:sz w:val="20"/>
        </w:rPr>
        <w:t>finaliz</w:t>
      </w:r>
      <w:r w:rsidR="0061393D" w:rsidRPr="00C92175">
        <w:rPr>
          <w:sz w:val="20"/>
        </w:rPr>
        <w:t>ation of</w:t>
      </w:r>
      <w:r w:rsidR="00D823D0" w:rsidRPr="00C92175">
        <w:rPr>
          <w:sz w:val="20"/>
        </w:rPr>
        <w:t xml:space="preserve"> </w:t>
      </w:r>
      <w:r w:rsidR="004F6EB7" w:rsidRPr="00C92175">
        <w:rPr>
          <w:sz w:val="20"/>
        </w:rPr>
        <w:t xml:space="preserve">UL SRS enhancements </w:t>
      </w:r>
      <w:r w:rsidRPr="00C92175">
        <w:rPr>
          <w:sz w:val="20"/>
        </w:rPr>
        <w:t>for NR positioning</w:t>
      </w:r>
    </w:p>
    <w:p w14:paraId="600F842E" w14:textId="4D1D04EE" w:rsidR="004F6EB7" w:rsidRPr="00C92175" w:rsidRDefault="0061393D" w:rsidP="00C92175">
      <w:pPr>
        <w:pStyle w:val="3GPPAgreements"/>
        <w:rPr>
          <w:sz w:val="20"/>
        </w:rPr>
      </w:pPr>
      <w:r w:rsidRPr="00C92175">
        <w:rPr>
          <w:sz w:val="20"/>
        </w:rPr>
        <w:lastRenderedPageBreak/>
        <w:t>F</w:t>
      </w:r>
      <w:r w:rsidR="004F6EB7" w:rsidRPr="00C92175">
        <w:rPr>
          <w:sz w:val="20"/>
        </w:rPr>
        <w:t>inalize definition of measurements introduced for NR Positioning</w:t>
      </w:r>
      <w:r w:rsidRPr="00C92175">
        <w:rPr>
          <w:sz w:val="20"/>
        </w:rPr>
        <w:t xml:space="preserve"> including UE reporting details</w:t>
      </w:r>
    </w:p>
    <w:p w14:paraId="4E4ED072" w14:textId="77777777" w:rsidR="002D6DA6" w:rsidRPr="00C92175" w:rsidRDefault="002D6DA6" w:rsidP="00C92175">
      <w:pPr>
        <w:pStyle w:val="3GPPAgreements"/>
        <w:rPr>
          <w:sz w:val="20"/>
        </w:rPr>
      </w:pPr>
      <w:r w:rsidRPr="00C92175">
        <w:rPr>
          <w:sz w:val="20"/>
        </w:rPr>
        <w:t>Continue discussion and aim to finalize design of radio-layer procedures agreed for NR Positioning</w:t>
      </w:r>
    </w:p>
    <w:p w14:paraId="409F894B" w14:textId="24A4A148" w:rsidR="0061393D" w:rsidRPr="00C92175" w:rsidRDefault="00491F2F" w:rsidP="00C92175">
      <w:pPr>
        <w:pStyle w:val="3GPPAgreements"/>
        <w:rPr>
          <w:sz w:val="20"/>
        </w:rPr>
      </w:pPr>
      <w:r w:rsidRPr="00C92175">
        <w:rPr>
          <w:sz w:val="20"/>
        </w:rPr>
        <w:t xml:space="preserve">Prepare </w:t>
      </w:r>
      <w:r w:rsidR="0061393D" w:rsidRPr="00C92175">
        <w:rPr>
          <w:sz w:val="20"/>
        </w:rPr>
        <w:t>l</w:t>
      </w:r>
      <w:r w:rsidRPr="00C92175">
        <w:rPr>
          <w:sz w:val="20"/>
        </w:rPr>
        <w:t xml:space="preserve">ist of higher layer parameters for </w:t>
      </w:r>
      <w:r w:rsidR="0061393D" w:rsidRPr="00C92175">
        <w:rPr>
          <w:sz w:val="20"/>
        </w:rPr>
        <w:t xml:space="preserve">NR </w:t>
      </w:r>
      <w:r w:rsidRPr="00C92175">
        <w:rPr>
          <w:sz w:val="20"/>
        </w:rPr>
        <w:t xml:space="preserve">positioning protocols </w:t>
      </w:r>
      <w:r w:rsidR="0061393D" w:rsidRPr="00C92175">
        <w:rPr>
          <w:sz w:val="20"/>
        </w:rPr>
        <w:t>and send LS to RAN2 WG</w:t>
      </w:r>
    </w:p>
    <w:p w14:paraId="4362E0F5" w14:textId="7B937D00" w:rsidR="00491F2F" w:rsidRPr="00C92175" w:rsidRDefault="0061393D" w:rsidP="00C92175">
      <w:pPr>
        <w:pStyle w:val="3GPPAgreements"/>
        <w:rPr>
          <w:sz w:val="20"/>
        </w:rPr>
      </w:pPr>
      <w:r w:rsidRPr="00C92175">
        <w:rPr>
          <w:sz w:val="20"/>
        </w:rPr>
        <w:t>Prepare list of RAN1 WG agreements and provide it to specification editors</w:t>
      </w:r>
    </w:p>
    <w:p w14:paraId="435CE142" w14:textId="77777777" w:rsidR="00CC7D6F" w:rsidRPr="00C92175" w:rsidRDefault="00CC7D6F" w:rsidP="00CC7D6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RAN1#99 (November 2019)</w:t>
      </w:r>
    </w:p>
    <w:p w14:paraId="5D3A7B0A" w14:textId="77777777" w:rsidR="00CC7D6F" w:rsidRPr="00C92175" w:rsidRDefault="00CC7D6F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Work on finalization of </w:t>
      </w:r>
      <w:r w:rsidR="00D823D0" w:rsidRPr="00C92175">
        <w:rPr>
          <w:sz w:val="20"/>
        </w:rPr>
        <w:t xml:space="preserve">any </w:t>
      </w:r>
      <w:r w:rsidRPr="00C92175">
        <w:rPr>
          <w:sz w:val="20"/>
        </w:rPr>
        <w:t>remaining open</w:t>
      </w:r>
      <w:r w:rsidR="00D823D0" w:rsidRPr="00C92175">
        <w:rPr>
          <w:sz w:val="20"/>
        </w:rPr>
        <w:t>s</w:t>
      </w:r>
      <w:r w:rsidRPr="00C92175">
        <w:rPr>
          <w:sz w:val="20"/>
        </w:rPr>
        <w:t xml:space="preserve"> of physical layer aspects for NR positioning </w:t>
      </w:r>
      <w:r w:rsidR="00EF34A7" w:rsidRPr="00C92175">
        <w:rPr>
          <w:sz w:val="20"/>
        </w:rPr>
        <w:t xml:space="preserve">framework </w:t>
      </w:r>
      <w:r w:rsidRPr="00C92175">
        <w:rPr>
          <w:sz w:val="20"/>
        </w:rPr>
        <w:t>including reference signal design, measurements and radio-layer procedures</w:t>
      </w:r>
      <w:r w:rsidR="00EF34A7" w:rsidRPr="00C92175">
        <w:rPr>
          <w:sz w:val="20"/>
        </w:rPr>
        <w:t>, if any</w:t>
      </w:r>
    </w:p>
    <w:p w14:paraId="278F1536" w14:textId="0A9039E2" w:rsidR="00491F2F" w:rsidRPr="00C92175" w:rsidRDefault="0061393D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Update </w:t>
      </w:r>
      <w:r w:rsidR="00491F2F" w:rsidRPr="00C92175">
        <w:rPr>
          <w:sz w:val="20"/>
        </w:rPr>
        <w:t xml:space="preserve">list of higher layer parameters </w:t>
      </w:r>
      <w:r w:rsidRPr="00C92175">
        <w:rPr>
          <w:sz w:val="20"/>
        </w:rPr>
        <w:t xml:space="preserve">(if needed) </w:t>
      </w:r>
      <w:r w:rsidR="00491F2F" w:rsidRPr="00C92175">
        <w:rPr>
          <w:sz w:val="20"/>
        </w:rPr>
        <w:t>for positioning protocols and send it to RAN2 WG</w:t>
      </w:r>
    </w:p>
    <w:p w14:paraId="372D85A5" w14:textId="77777777" w:rsidR="004F6EB7" w:rsidRPr="00C92175" w:rsidRDefault="004F6EB7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Discuss UE capabilities and provide initial input on NR positioning UE capabilities from RAN1 </w:t>
      </w:r>
      <w:r w:rsidR="00D823D0" w:rsidRPr="00C92175">
        <w:rPr>
          <w:sz w:val="20"/>
        </w:rPr>
        <w:t xml:space="preserve">WG </w:t>
      </w:r>
      <w:r w:rsidRPr="00C92175">
        <w:rPr>
          <w:sz w:val="20"/>
        </w:rPr>
        <w:t>perspective</w:t>
      </w:r>
    </w:p>
    <w:p w14:paraId="686CDA4A" w14:textId="77777777" w:rsidR="00D823D0" w:rsidRPr="00C92175" w:rsidRDefault="00D823D0" w:rsidP="00CC7D6F">
      <w:pPr>
        <w:pStyle w:val="3GPPAgreements"/>
        <w:rPr>
          <w:sz w:val="20"/>
        </w:rPr>
      </w:pPr>
      <w:r w:rsidRPr="00C92175">
        <w:rPr>
          <w:sz w:val="20"/>
        </w:rPr>
        <w:t xml:space="preserve">Prepare list of RAN1 WG agreements </w:t>
      </w:r>
      <w:r w:rsidR="002D6DA6" w:rsidRPr="00C92175">
        <w:rPr>
          <w:sz w:val="20"/>
        </w:rPr>
        <w:t xml:space="preserve">and provide </w:t>
      </w:r>
      <w:r w:rsidR="0061393D" w:rsidRPr="00C92175">
        <w:rPr>
          <w:sz w:val="20"/>
        </w:rPr>
        <w:t xml:space="preserve">it </w:t>
      </w:r>
      <w:r w:rsidRPr="00C92175">
        <w:rPr>
          <w:sz w:val="20"/>
        </w:rPr>
        <w:t>to specification editors</w:t>
      </w:r>
    </w:p>
    <w:p w14:paraId="32FF306F" w14:textId="77777777" w:rsidR="006B095F" w:rsidRDefault="006B095F" w:rsidP="006B095F">
      <w:pPr>
        <w:pStyle w:val="3GPPH2"/>
      </w:pPr>
      <w:r>
        <w:t>Work Plan for RAN2 WG</w:t>
      </w:r>
    </w:p>
    <w:p w14:paraId="02F1ED37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RAN2#105bis (April 2019)</w:t>
      </w:r>
    </w:p>
    <w:p w14:paraId="1626171F" w14:textId="77777777" w:rsidR="00585357" w:rsidRPr="00C92175" w:rsidRDefault="00585357" w:rsidP="00585357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discussion on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</w:t>
      </w:r>
      <w:r w:rsidR="00E86A81" w:rsidRPr="00C92175">
        <w:rPr>
          <w:sz w:val="20"/>
        </w:rPr>
        <w:t>:</w:t>
      </w:r>
    </w:p>
    <w:p w14:paraId="4E51C652" w14:textId="77777777" w:rsidR="00E86A81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whether identified NR positioning techniques are to be considered as a standalone technique or under common signaling framework;</w:t>
      </w:r>
    </w:p>
    <w:p w14:paraId="1D327607" w14:textId="77777777" w:rsidR="00EE7581" w:rsidRDefault="00EE7581" w:rsidP="00E14CB7">
      <w:pPr>
        <w:pStyle w:val="3GPPAgreements"/>
        <w:numPr>
          <w:ilvl w:val="2"/>
          <w:numId w:val="9"/>
        </w:numPr>
        <w:rPr>
          <w:sz w:val="20"/>
        </w:rPr>
      </w:pPr>
      <w:r w:rsidRPr="00AF1A2D">
        <w:rPr>
          <w:sz w:val="20"/>
        </w:rPr>
        <w:t>Note: the mapping between NR positioning techniques and UE/gNB measurements are to be discussed in RAN1.</w:t>
      </w:r>
    </w:p>
    <w:p w14:paraId="32322243" w14:textId="77777777" w:rsidR="00E86A81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what procedure should be used for NR RAT dependent positioning;</w:t>
      </w:r>
    </w:p>
    <w:p w14:paraId="48594273" w14:textId="2FDBE87F" w:rsidR="00585357" w:rsidRPr="00C92175" w:rsidRDefault="00572086" w:rsidP="00585357">
      <w:pPr>
        <w:pStyle w:val="3GPPAgreements"/>
        <w:rPr>
          <w:sz w:val="20"/>
        </w:rPr>
      </w:pPr>
      <w:r w:rsidRPr="00C92175">
        <w:rPr>
          <w:sz w:val="20"/>
        </w:rPr>
        <w:t>D</w:t>
      </w:r>
      <w:r w:rsidR="00585357" w:rsidRPr="00C92175">
        <w:rPr>
          <w:sz w:val="20"/>
        </w:rPr>
        <w:t>iscuss how to support GNSS SSR (PPP-RTK support) based on the “Compact SSR” definitions specified for QZSS;</w:t>
      </w:r>
    </w:p>
    <w:p w14:paraId="23571503" w14:textId="22730FE7" w:rsidR="00585357" w:rsidRPr="00C92175" w:rsidRDefault="00585357" w:rsidP="00585357">
      <w:pPr>
        <w:pStyle w:val="3GPPAgreements"/>
        <w:rPr>
          <w:sz w:val="20"/>
        </w:rPr>
      </w:pPr>
      <w:r w:rsidRPr="00C92175">
        <w:rPr>
          <w:sz w:val="20"/>
        </w:rPr>
        <w:t>Identify the system level impact/details of the DL-only UE based positioning</w:t>
      </w:r>
    </w:p>
    <w:p w14:paraId="1C673E0F" w14:textId="77777777" w:rsidR="00585357" w:rsidRPr="00C92175" w:rsidRDefault="00585357" w:rsidP="00585357">
      <w:pPr>
        <w:pStyle w:val="3GPPAgreements"/>
        <w:rPr>
          <w:sz w:val="20"/>
        </w:rPr>
      </w:pPr>
      <w:r w:rsidRPr="00C92175">
        <w:rPr>
          <w:sz w:val="20"/>
        </w:rPr>
        <w:t>Start the discussion on the support of broadcast assistance data delivery, send LS to SA3 for further check;</w:t>
      </w:r>
    </w:p>
    <w:p w14:paraId="3FC48849" w14:textId="77777777" w:rsidR="005D7177" w:rsidRPr="00C92175" w:rsidRDefault="005D7177" w:rsidP="00C92175">
      <w:pPr>
        <w:pStyle w:val="3GPPText"/>
        <w:rPr>
          <w:sz w:val="20"/>
        </w:rPr>
      </w:pPr>
    </w:p>
    <w:p w14:paraId="71AD3341" w14:textId="77777777" w:rsidR="00B00E00" w:rsidRPr="00C92175" w:rsidRDefault="008E146A" w:rsidP="00B00E00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RAN2#106 (May 2019)</w:t>
      </w:r>
    </w:p>
    <w:p w14:paraId="1C94438B" w14:textId="6BB67602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>Continue the discussion on details</w:t>
      </w:r>
      <w:r w:rsidR="00572086" w:rsidRPr="00C92175">
        <w:rPr>
          <w:sz w:val="20"/>
          <w:lang w:val="en-GB"/>
        </w:rPr>
        <w:t xml:space="preserve"> of</w:t>
      </w:r>
      <w:r w:rsidRPr="00C92175">
        <w:rPr>
          <w:sz w:val="20"/>
          <w:lang w:val="en-GB"/>
        </w:rPr>
        <w:t xml:space="preserve">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objectives;</w:t>
      </w:r>
      <w:r w:rsidR="00E86A81" w:rsidRPr="00C92175">
        <w:rPr>
          <w:sz w:val="20"/>
        </w:rPr>
        <w:t xml:space="preserve"> Try to conclude:</w:t>
      </w:r>
    </w:p>
    <w:p w14:paraId="7EEFF9F1" w14:textId="77777777" w:rsidR="00E86A81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whether identified NR positioning techniques are to be considered as a standalone technique or under common signaling framework;</w:t>
      </w:r>
    </w:p>
    <w:p w14:paraId="23A81A38" w14:textId="77777777" w:rsidR="00EE7581" w:rsidRDefault="00EE7581" w:rsidP="00E14CB7">
      <w:pPr>
        <w:pStyle w:val="3GPPAgreements"/>
        <w:numPr>
          <w:ilvl w:val="2"/>
          <w:numId w:val="9"/>
        </w:numPr>
        <w:rPr>
          <w:sz w:val="20"/>
        </w:rPr>
      </w:pPr>
      <w:r w:rsidRPr="00AF1A2D">
        <w:rPr>
          <w:sz w:val="20"/>
        </w:rPr>
        <w:t>Note: the mapping between NR positioning techniques and UE/gNB measurements are to be discussed in RAN1.</w:t>
      </w:r>
    </w:p>
    <w:p w14:paraId="57549992" w14:textId="77777777" w:rsidR="00E86A81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what procedure should be used for NR RAT dependent positioning;</w:t>
      </w:r>
    </w:p>
    <w:p w14:paraId="63945C2A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</w:rPr>
        <w:t xml:space="preserve">Start the discussion on how to extend LPP to support NR RAT-dependent positioning;  </w:t>
      </w:r>
    </w:p>
    <w:p w14:paraId="4DA0A733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>Continue the discussion on how to support GNSS SSR (PPP-RTK support) based on the “Compact SSR” definitions specified for QZSS;</w:t>
      </w:r>
    </w:p>
    <w:p w14:paraId="273B379B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 xml:space="preserve">Try to conclude the need of  the DL-only UE based positioning </w:t>
      </w:r>
      <w:r w:rsidR="00572086" w:rsidRPr="00C92175">
        <w:rPr>
          <w:sz w:val="20"/>
        </w:rPr>
        <w:t>and inform other WGs by LS</w:t>
      </w:r>
    </w:p>
    <w:p w14:paraId="25D0F440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>Continue the discussion on the support of broadcast assistance data delivery;</w:t>
      </w:r>
    </w:p>
    <w:p w14:paraId="5C3704E7" w14:textId="77777777" w:rsidR="00E86A81" w:rsidRPr="00C92175" w:rsidRDefault="00E86A81" w:rsidP="00C92175">
      <w:pPr>
        <w:pStyle w:val="3GPPText"/>
        <w:rPr>
          <w:b/>
          <w:sz w:val="20"/>
          <w:u w:val="single"/>
        </w:rPr>
      </w:pPr>
      <w:r w:rsidRPr="00C92175">
        <w:rPr>
          <w:b/>
          <w:sz w:val="20"/>
          <w:u w:val="single"/>
        </w:rPr>
        <w:t>Note: draft stage 2 CR should be available;</w:t>
      </w:r>
    </w:p>
    <w:p w14:paraId="45C400F6" w14:textId="77777777" w:rsidR="00585357" w:rsidRPr="00C92175" w:rsidRDefault="00585357" w:rsidP="00C92175">
      <w:pPr>
        <w:pStyle w:val="3GPPText"/>
        <w:rPr>
          <w:sz w:val="20"/>
        </w:rPr>
      </w:pPr>
    </w:p>
    <w:p w14:paraId="0B65BE8D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RAN2#107 (August 2019)</w:t>
      </w:r>
    </w:p>
    <w:p w14:paraId="594BF140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stage 3 discussion on impact of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objectives;</w:t>
      </w:r>
    </w:p>
    <w:p w14:paraId="51730FC5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</w:rPr>
        <w:t xml:space="preserve">Conclude the way on how to extend LPP to support NR RAT-dependent positioning;  </w:t>
      </w:r>
    </w:p>
    <w:p w14:paraId="4630EB82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stage 3 discussion </w:t>
      </w:r>
      <w:r w:rsidRPr="00C92175">
        <w:rPr>
          <w:sz w:val="20"/>
        </w:rPr>
        <w:t>on how to support GNSS SSR (PPP-RTK support) based on the “Compact SSR” definitions specified for QZSS;</w:t>
      </w:r>
    </w:p>
    <w:p w14:paraId="5DC7A621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lastRenderedPageBreak/>
        <w:t xml:space="preserve">Start the stage 3 discussion on how to support </w:t>
      </w:r>
      <w:r w:rsidRPr="00C92175">
        <w:rPr>
          <w:sz w:val="20"/>
        </w:rPr>
        <w:t xml:space="preserve">the DL-only UE based positioning if agree to support; </w:t>
      </w:r>
    </w:p>
    <w:p w14:paraId="4F3D19E7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Start the stage 3 discussion </w:t>
      </w:r>
      <w:r w:rsidRPr="00C92175">
        <w:rPr>
          <w:sz w:val="20"/>
        </w:rPr>
        <w:t>on how to  support broadcast assistance data delivery;</w:t>
      </w:r>
    </w:p>
    <w:p w14:paraId="76178B8E" w14:textId="77777777" w:rsidR="00126063" w:rsidRPr="00C92175" w:rsidRDefault="00126063" w:rsidP="008E146A">
      <w:pPr>
        <w:pStyle w:val="3GPPText"/>
        <w:rPr>
          <w:b/>
          <w:sz w:val="20"/>
          <w:u w:val="single"/>
        </w:rPr>
      </w:pPr>
    </w:p>
    <w:p w14:paraId="0051C239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RAN2#107bis (October 2019)</w:t>
      </w:r>
    </w:p>
    <w:p w14:paraId="5B94AD18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on impact of </w:t>
      </w:r>
      <w:r w:rsidRPr="00C92175">
        <w:rPr>
          <w:sz w:val="20"/>
        </w:rPr>
        <w:t>interfaces, signaling and procedures including UE reporting, to support NR RAT-dependent positioning for the NR positioning techniques listed in RAN1 objectives;</w:t>
      </w:r>
    </w:p>
    <w:p w14:paraId="71C147E3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</w:t>
      </w:r>
      <w:r w:rsidRPr="00C92175">
        <w:rPr>
          <w:sz w:val="20"/>
        </w:rPr>
        <w:t>on how to support GNSS SSR (PPP-RTK support) based on the “Compact SSR” definitions specified for QZSS;</w:t>
      </w:r>
    </w:p>
    <w:p w14:paraId="1EEFB359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on how to support </w:t>
      </w:r>
      <w:r w:rsidRPr="00C92175">
        <w:rPr>
          <w:sz w:val="20"/>
        </w:rPr>
        <w:t xml:space="preserve">the DL-only UE based positioning if agree to support; </w:t>
      </w:r>
    </w:p>
    <w:p w14:paraId="6CC015C0" w14:textId="77777777" w:rsidR="00E86A81" w:rsidRPr="00C92175" w:rsidRDefault="00E86A81" w:rsidP="00E86A81">
      <w:pPr>
        <w:pStyle w:val="3GPPAgreements"/>
        <w:rPr>
          <w:sz w:val="20"/>
        </w:rPr>
      </w:pPr>
      <w:r w:rsidRPr="00C92175">
        <w:rPr>
          <w:sz w:val="20"/>
          <w:lang w:val="en-GB"/>
        </w:rPr>
        <w:t xml:space="preserve">Continue the stage 3 discussion </w:t>
      </w:r>
      <w:r w:rsidRPr="00C92175">
        <w:rPr>
          <w:sz w:val="20"/>
        </w:rPr>
        <w:t>on how to  support broadcast assistance data delivery;</w:t>
      </w:r>
    </w:p>
    <w:p w14:paraId="200F5E56" w14:textId="77777777" w:rsidR="00126063" w:rsidRPr="00C92175" w:rsidRDefault="00E86A81" w:rsidP="008E146A">
      <w:pPr>
        <w:pStyle w:val="3GPPText"/>
        <w:rPr>
          <w:b/>
          <w:sz w:val="20"/>
          <w:u w:val="single"/>
        </w:rPr>
      </w:pPr>
      <w:r w:rsidRPr="00C92175">
        <w:rPr>
          <w:b/>
          <w:sz w:val="20"/>
          <w:u w:val="single"/>
        </w:rPr>
        <w:t>Note: Draft stage 3 CRs (LPP and RRC) should be available in the meeting;</w:t>
      </w:r>
    </w:p>
    <w:p w14:paraId="08A2DF30" w14:textId="77777777" w:rsidR="00572086" w:rsidRPr="00C92175" w:rsidRDefault="00572086" w:rsidP="00C92175">
      <w:pPr>
        <w:pStyle w:val="3GPPText"/>
        <w:rPr>
          <w:sz w:val="20"/>
        </w:rPr>
      </w:pPr>
    </w:p>
    <w:p w14:paraId="6B58F506" w14:textId="77777777" w:rsidR="008E146A" w:rsidRPr="00C92175" w:rsidRDefault="008E146A" w:rsidP="008E146A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RAN2#108 (November 2019)</w:t>
      </w:r>
    </w:p>
    <w:p w14:paraId="4EBCD70C" w14:textId="77777777" w:rsidR="00126063" w:rsidRPr="00C92175" w:rsidRDefault="00126063" w:rsidP="00126063">
      <w:pPr>
        <w:pStyle w:val="3GPPAgreements"/>
        <w:rPr>
          <w:sz w:val="20"/>
        </w:rPr>
      </w:pPr>
      <w:r w:rsidRPr="00C92175">
        <w:rPr>
          <w:sz w:val="20"/>
          <w:lang w:val="en-GB"/>
        </w:rPr>
        <w:t>Start to capture RAN1 parameters into LPP</w:t>
      </w:r>
      <w:r w:rsidR="00E86A81" w:rsidRPr="00C92175">
        <w:rPr>
          <w:sz w:val="20"/>
          <w:lang w:val="en-GB"/>
        </w:rPr>
        <w:t>/RRC</w:t>
      </w:r>
      <w:r w:rsidRPr="00C92175">
        <w:rPr>
          <w:sz w:val="20"/>
          <w:lang w:val="en-GB"/>
        </w:rPr>
        <w:t xml:space="preserve"> specification</w:t>
      </w:r>
      <w:r w:rsidR="00E86A81" w:rsidRPr="00C92175">
        <w:rPr>
          <w:sz w:val="20"/>
          <w:lang w:val="en-GB"/>
        </w:rPr>
        <w:t>s</w:t>
      </w:r>
      <w:r w:rsidRPr="00C92175">
        <w:rPr>
          <w:sz w:val="20"/>
          <w:lang w:val="en-GB"/>
        </w:rPr>
        <w:t xml:space="preserve"> for NR RAT dependent positioning</w:t>
      </w:r>
      <w:r w:rsidRPr="00C92175">
        <w:rPr>
          <w:sz w:val="20"/>
        </w:rPr>
        <w:t>;</w:t>
      </w:r>
    </w:p>
    <w:p w14:paraId="3D92C88B" w14:textId="77777777" w:rsidR="00E86A81" w:rsidRPr="00C92175" w:rsidRDefault="00E86A81" w:rsidP="00126063">
      <w:pPr>
        <w:pStyle w:val="3GPPAgreements"/>
        <w:rPr>
          <w:sz w:val="20"/>
        </w:rPr>
      </w:pPr>
      <w:r w:rsidRPr="00C92175">
        <w:rPr>
          <w:sz w:val="20"/>
        </w:rPr>
        <w:t>Finalization of Stage 3 work for:</w:t>
      </w:r>
    </w:p>
    <w:p w14:paraId="43244686" w14:textId="77777777" w:rsidR="00126063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Support GNSS SSR (PPP-RTK support);</w:t>
      </w:r>
    </w:p>
    <w:p w14:paraId="61B26E33" w14:textId="77777777" w:rsidR="00E86A81" w:rsidRPr="00C92175" w:rsidRDefault="00E86A81" w:rsidP="00E14CB7">
      <w:pPr>
        <w:pStyle w:val="3GPPAgreements"/>
        <w:numPr>
          <w:ilvl w:val="1"/>
          <w:numId w:val="9"/>
        </w:numPr>
        <w:rPr>
          <w:sz w:val="20"/>
        </w:rPr>
      </w:pPr>
      <w:r w:rsidRPr="00C92175">
        <w:rPr>
          <w:sz w:val="20"/>
        </w:rPr>
        <w:t>Broadcast assistance data delivery;</w:t>
      </w:r>
    </w:p>
    <w:p w14:paraId="153A8D78" w14:textId="77777777" w:rsidR="00126063" w:rsidRPr="00C92175" w:rsidRDefault="00126063" w:rsidP="00C92175">
      <w:pPr>
        <w:pStyle w:val="3GPPText"/>
        <w:rPr>
          <w:sz w:val="20"/>
        </w:rPr>
      </w:pPr>
    </w:p>
    <w:p w14:paraId="02520080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RAN2#109 (February 2020)</w:t>
      </w:r>
    </w:p>
    <w:p w14:paraId="1EE9E20E" w14:textId="77777777" w:rsidR="00572086" w:rsidRPr="00C92175" w:rsidRDefault="00126063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Finalization of Stage 3 work, approve corresponding CRs;</w:t>
      </w:r>
    </w:p>
    <w:p w14:paraId="0D91E55E" w14:textId="77777777" w:rsidR="00572086" w:rsidRPr="00C92175" w:rsidRDefault="00572086" w:rsidP="00C92175">
      <w:pPr>
        <w:pStyle w:val="3GPPText"/>
      </w:pPr>
    </w:p>
    <w:p w14:paraId="31190D0F" w14:textId="77777777" w:rsidR="006B095F" w:rsidRDefault="006B095F" w:rsidP="006B095F">
      <w:pPr>
        <w:pStyle w:val="3GPPH2"/>
      </w:pPr>
      <w:r>
        <w:t>Work Plan for RAN3 WG</w:t>
      </w:r>
    </w:p>
    <w:p w14:paraId="32010177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RAN3#103bis (April 2019)</w:t>
      </w:r>
    </w:p>
    <w:p w14:paraId="6BA2093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Start discussions on positioning network architecture, network interfaces, signaling and procedures, to support NR RAT-dependent positioning for the NR positioning techniques listed in RAN1 objectives.</w:t>
      </w:r>
    </w:p>
    <w:p w14:paraId="4248A520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Start discussions on </w:t>
      </w:r>
      <w:r w:rsidRPr="007F10D0">
        <w:rPr>
          <w:rFonts w:hint="eastAsia"/>
          <w:sz w:val="20"/>
          <w:lang w:val="en-GB"/>
        </w:rPr>
        <w:t>t</w:t>
      </w:r>
      <w:r w:rsidRPr="007F10D0">
        <w:rPr>
          <w:sz w:val="20"/>
          <w:lang w:val="en-GB"/>
        </w:rPr>
        <w:t>he l</w:t>
      </w:r>
      <w:r w:rsidRPr="007F10D0">
        <w:rPr>
          <w:rFonts w:hint="eastAsia"/>
          <w:sz w:val="20"/>
          <w:lang w:val="en-GB"/>
        </w:rPr>
        <w:t>ocation of the transmission measurement function</w:t>
      </w:r>
      <w:r w:rsidRPr="007F10D0">
        <w:rPr>
          <w:sz w:val="20"/>
          <w:lang w:val="en-GB"/>
        </w:rPr>
        <w:t>.</w:t>
      </w:r>
    </w:p>
    <w:p w14:paraId="77F39929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Start discussions on F1 interface impacts.</w:t>
      </w:r>
    </w:p>
    <w:p w14:paraId="5747A03F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RAN3#104 (May 2019)</w:t>
      </w:r>
    </w:p>
    <w:p w14:paraId="71DB6F85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Continue discussions on positioning network architecture, network interfaces, signaling and procedures, to support NR RAT-dependent positioning for the NR positioning techniques listed in RAN1 objectives.</w:t>
      </w:r>
    </w:p>
    <w:p w14:paraId="0A522AF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Continue discussions on F1 interface impacts.</w:t>
      </w:r>
    </w:p>
    <w:p w14:paraId="0D472412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Start discussions on how to extend NRPPa to support NR RAT-dependent positioning.</w:t>
      </w:r>
    </w:p>
    <w:p w14:paraId="7D3F6DF3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Attempt to conclude the discussion on </w:t>
      </w:r>
      <w:r w:rsidRPr="007F10D0">
        <w:rPr>
          <w:rFonts w:hint="eastAsia"/>
          <w:sz w:val="20"/>
          <w:lang w:val="en-GB"/>
        </w:rPr>
        <w:t>t</w:t>
      </w:r>
      <w:r w:rsidRPr="007F10D0">
        <w:rPr>
          <w:sz w:val="20"/>
          <w:lang w:val="en-GB"/>
        </w:rPr>
        <w:t>he l</w:t>
      </w:r>
      <w:r w:rsidRPr="007F10D0">
        <w:rPr>
          <w:rFonts w:hint="eastAsia"/>
          <w:sz w:val="20"/>
          <w:lang w:val="en-GB"/>
        </w:rPr>
        <w:t>ocation of the transmission measurement function</w:t>
      </w:r>
      <w:r w:rsidRPr="007F10D0">
        <w:rPr>
          <w:sz w:val="20"/>
          <w:lang w:val="en-GB"/>
        </w:rPr>
        <w:t>.</w:t>
      </w:r>
    </w:p>
    <w:p w14:paraId="4C73B5B1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RAN3#105 (August 2019)</w:t>
      </w:r>
    </w:p>
    <w:p w14:paraId="0E0E2CE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Continue discussions on positioning network architecture, network interfaces, signaling and procedures, to support NR RAT-dependent positioning for the NR positioning techniques listed in RAN1 objectives.</w:t>
      </w:r>
    </w:p>
    <w:p w14:paraId="50DD7F72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Continue discussions on F1 interface impacts.</w:t>
      </w:r>
    </w:p>
    <w:p w14:paraId="5C6F16F9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Conclude the discussion on </w:t>
      </w:r>
      <w:r w:rsidRPr="007F10D0">
        <w:rPr>
          <w:rFonts w:hint="eastAsia"/>
          <w:sz w:val="20"/>
          <w:lang w:val="en-GB"/>
        </w:rPr>
        <w:t>t</w:t>
      </w:r>
      <w:r w:rsidRPr="007F10D0">
        <w:rPr>
          <w:sz w:val="20"/>
          <w:lang w:val="en-GB"/>
        </w:rPr>
        <w:t>he l</w:t>
      </w:r>
      <w:r w:rsidRPr="007F10D0">
        <w:rPr>
          <w:rFonts w:hint="eastAsia"/>
          <w:sz w:val="20"/>
          <w:lang w:val="en-GB"/>
        </w:rPr>
        <w:t>ocation of the transmission measurement function</w:t>
      </w:r>
      <w:r w:rsidRPr="007F10D0">
        <w:rPr>
          <w:sz w:val="20"/>
          <w:lang w:val="en-GB"/>
        </w:rPr>
        <w:t>.</w:t>
      </w:r>
    </w:p>
    <w:p w14:paraId="2CD13124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Produce first drafts of stage-2 and stage-3 CRs.</w:t>
      </w:r>
    </w:p>
    <w:p w14:paraId="51F61BA5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RAN3#106bis (October 2019)</w:t>
      </w:r>
    </w:p>
    <w:p w14:paraId="698F5D15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lastRenderedPageBreak/>
        <w:t>Continue discussing stage-2 and stage-3 CRs.</w:t>
      </w:r>
    </w:p>
    <w:p w14:paraId="3BF2EE28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Attempt to capture in stage-3 information needed for functionality agreed in RAN1, RAN2 and RAN3.</w:t>
      </w:r>
    </w:p>
    <w:p w14:paraId="71A75436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 xml:space="preserve">Inputs from RAN1 and RAN2 (either via LS or by the rapporteur) may be beneficial at this stage. </w:t>
      </w:r>
    </w:p>
    <w:p w14:paraId="3B569A19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RAN3#106 (November 2019)</w:t>
      </w:r>
    </w:p>
    <w:p w14:paraId="04627BF0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Attempt to finalize stage-2 and stage-3 CRs.</w:t>
      </w:r>
    </w:p>
    <w:p w14:paraId="51396B45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Capture RAN1 and RAN2 parameters in NRRPa.</w:t>
      </w:r>
    </w:p>
    <w:p w14:paraId="22D5220A" w14:textId="77777777" w:rsidR="00EE7581" w:rsidRPr="007F10D0" w:rsidRDefault="00EE7581" w:rsidP="00EE7581">
      <w:pPr>
        <w:pStyle w:val="3GPPText"/>
        <w:rPr>
          <w:b/>
          <w:sz w:val="20"/>
          <w:u w:val="single"/>
          <w:lang w:val="en-GB"/>
        </w:rPr>
      </w:pPr>
      <w:r w:rsidRPr="007F10D0">
        <w:rPr>
          <w:b/>
          <w:sz w:val="20"/>
          <w:u w:val="single"/>
          <w:lang w:val="en-GB"/>
        </w:rPr>
        <w:t>RAN3#107 (February 2020)</w:t>
      </w:r>
    </w:p>
    <w:p w14:paraId="6587A9A7" w14:textId="77777777" w:rsidR="00EE7581" w:rsidRPr="007F10D0" w:rsidRDefault="00EE7581" w:rsidP="007F10D0">
      <w:pPr>
        <w:pStyle w:val="3GPPAgreements"/>
        <w:rPr>
          <w:sz w:val="20"/>
          <w:lang w:val="en-GB"/>
        </w:rPr>
      </w:pPr>
      <w:r w:rsidRPr="007F10D0">
        <w:rPr>
          <w:sz w:val="20"/>
          <w:lang w:val="en-GB"/>
        </w:rPr>
        <w:t>Finalize stage-2 and stage-3 CRs</w:t>
      </w:r>
    </w:p>
    <w:p w14:paraId="2764479E" w14:textId="77777777" w:rsidR="008E146A" w:rsidRPr="007F10D0" w:rsidRDefault="008E146A" w:rsidP="00B00E00">
      <w:pPr>
        <w:pStyle w:val="3GPPText"/>
        <w:rPr>
          <w:sz w:val="20"/>
          <w:lang w:val="en-GB"/>
        </w:rPr>
      </w:pPr>
    </w:p>
    <w:p w14:paraId="4D1C3551" w14:textId="77777777" w:rsidR="006B095F" w:rsidRDefault="006B095F" w:rsidP="006B095F">
      <w:pPr>
        <w:pStyle w:val="3GPPH2"/>
      </w:pPr>
      <w:r>
        <w:t>Work Plan for RAN4 WG</w:t>
      </w:r>
    </w:p>
    <w:p w14:paraId="4E3631C0" w14:textId="77777777" w:rsidR="006B095F" w:rsidRPr="00C92175" w:rsidRDefault="00534F14" w:rsidP="006B095F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RAN4#92 (August 2019)</w:t>
      </w:r>
    </w:p>
    <w:p w14:paraId="101F7DFA" w14:textId="200AA0BA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RAN4 work plan</w:t>
      </w:r>
    </w:p>
    <w:p w14:paraId="23309087" w14:textId="77777777" w:rsidR="002A4DA5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Scope analysis of new requirement for NR positioning</w:t>
      </w:r>
    </w:p>
    <w:p w14:paraId="19254112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Existing RAN4 requirement impact analysis</w:t>
      </w:r>
    </w:p>
    <w:p w14:paraId="453E0197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RAN4#92bis (October 2019)</w:t>
      </w:r>
    </w:p>
    <w:p w14:paraId="76CFE494" w14:textId="77777777" w:rsidR="009D0E3E" w:rsidRPr="00C92175" w:rsidRDefault="008D4DDC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Preliminary d</w:t>
      </w:r>
      <w:r w:rsidR="009D0E3E" w:rsidRPr="00C92175">
        <w:rPr>
          <w:sz w:val="20"/>
          <w:lang w:val="en-GB"/>
        </w:rPr>
        <w:t xml:space="preserve">iscussion on core requirement for NR positioning  </w:t>
      </w:r>
    </w:p>
    <w:p w14:paraId="20810318" w14:textId="52C4D3DD" w:rsidR="002A4DA5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Simulation assumption alignment (if needed)</w:t>
      </w:r>
    </w:p>
    <w:p w14:paraId="106076FB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RAN4#93 (November 2019)</w:t>
      </w:r>
    </w:p>
    <w:p w14:paraId="5FC124B1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 xml:space="preserve">Further discussion on core requirement for NR positioning  </w:t>
      </w:r>
    </w:p>
    <w:p w14:paraId="0FA98C45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 xml:space="preserve">CR on core requirement for NR positioning  </w:t>
      </w:r>
    </w:p>
    <w:p w14:paraId="7676F11B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Simulation results alignment (if needed)</w:t>
      </w:r>
    </w:p>
    <w:p w14:paraId="4C0C81EF" w14:textId="6400AC62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Preliminary discussion on performance requirement for NR positioning</w:t>
      </w:r>
    </w:p>
    <w:p w14:paraId="61E57C18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RAN4#94 (February 2019)</w:t>
      </w:r>
    </w:p>
    <w:p w14:paraId="3BD6A1B3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 xml:space="preserve">Further discussion on performance requirement for NR positioning  </w:t>
      </w:r>
    </w:p>
    <w:p w14:paraId="340628F8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Further simulation results alignment for performance requirement (if needed)</w:t>
      </w:r>
    </w:p>
    <w:p w14:paraId="6B5E7CDF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CR on performance requirement for NR positioning</w:t>
      </w:r>
    </w:p>
    <w:p w14:paraId="6D67BA93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RAN4#95 (March 2020)</w:t>
      </w:r>
    </w:p>
    <w:p w14:paraId="3F6D9662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Preliminary test case design for NR positioning</w:t>
      </w:r>
    </w:p>
    <w:p w14:paraId="291ACD47" w14:textId="77777777" w:rsidR="00534F14" w:rsidRPr="00C92175" w:rsidRDefault="00534F14" w:rsidP="00534F14">
      <w:pPr>
        <w:pStyle w:val="3GPPText"/>
        <w:rPr>
          <w:b/>
          <w:sz w:val="20"/>
          <w:u w:val="single"/>
          <w:lang w:val="en-GB"/>
        </w:rPr>
      </w:pPr>
      <w:r w:rsidRPr="00C92175">
        <w:rPr>
          <w:b/>
          <w:sz w:val="20"/>
          <w:u w:val="single"/>
          <w:lang w:val="en-GB"/>
        </w:rPr>
        <w:t>RAN4#96 (April 2020)</w:t>
      </w:r>
    </w:p>
    <w:p w14:paraId="0441DAEA" w14:textId="77777777" w:rsidR="009D0E3E" w:rsidRPr="00C92175" w:rsidRDefault="009D0E3E" w:rsidP="00C92175">
      <w:pPr>
        <w:pStyle w:val="3GPPAgreements"/>
        <w:rPr>
          <w:sz w:val="20"/>
          <w:lang w:val="en-GB"/>
        </w:rPr>
      </w:pPr>
      <w:r w:rsidRPr="00C92175">
        <w:rPr>
          <w:sz w:val="20"/>
          <w:lang w:val="en-GB"/>
        </w:rPr>
        <w:t>Finalization of test case design for NR positioning</w:t>
      </w:r>
    </w:p>
    <w:p w14:paraId="2BCDC086" w14:textId="77777777" w:rsidR="00876DC7" w:rsidRDefault="00876DC7" w:rsidP="00876DC7">
      <w:pPr>
        <w:pStyle w:val="3GPPH1"/>
      </w:pPr>
      <w:r>
        <w:t>Conclusions</w:t>
      </w:r>
    </w:p>
    <w:p w14:paraId="0F5FB1D2" w14:textId="77777777" w:rsidR="00543352" w:rsidRDefault="00543352" w:rsidP="00543352">
      <w:pPr>
        <w:pStyle w:val="3GPPText"/>
        <w:rPr>
          <w:lang w:val="en-GB"/>
        </w:rPr>
      </w:pPr>
      <w:r>
        <w:rPr>
          <w:lang w:val="en-GB"/>
        </w:rPr>
        <w:t xml:space="preserve">In this contribution, we have provided tentative work plan on NR positioning </w:t>
      </w:r>
      <w:r w:rsidR="006B095F">
        <w:rPr>
          <w:lang w:val="en-GB"/>
        </w:rPr>
        <w:t xml:space="preserve">work </w:t>
      </w:r>
      <w:r>
        <w:rPr>
          <w:lang w:val="en-GB"/>
        </w:rPr>
        <w:t xml:space="preserve">item </w:t>
      </w:r>
      <w:r w:rsidR="00E32CCC">
        <w:rPr>
          <w:lang w:val="en-GB"/>
        </w:rPr>
        <w:t xml:space="preserve">for information purpose only </w:t>
      </w:r>
      <w:r>
        <w:rPr>
          <w:lang w:val="en-GB"/>
        </w:rPr>
        <w:t>and hope it can help to facilitate preparation of contribution</w:t>
      </w:r>
      <w:r w:rsidR="00F63703">
        <w:rPr>
          <w:lang w:val="en-GB"/>
        </w:rPr>
        <w:t>s</w:t>
      </w:r>
      <w:r>
        <w:rPr>
          <w:lang w:val="en-GB"/>
        </w:rPr>
        <w:t xml:space="preserve"> and work planning on </w:t>
      </w:r>
      <w:r w:rsidR="00F63703">
        <w:rPr>
          <w:lang w:val="en-GB"/>
        </w:rPr>
        <w:t>NR positioning</w:t>
      </w:r>
      <w:r w:rsidR="00E32CCC">
        <w:rPr>
          <w:lang w:val="en-GB"/>
        </w:rPr>
        <w:t>.</w:t>
      </w:r>
    </w:p>
    <w:p w14:paraId="6535704C" w14:textId="77777777" w:rsidR="009E6532" w:rsidRDefault="009E6532" w:rsidP="00543352">
      <w:pPr>
        <w:pStyle w:val="3GPPText"/>
        <w:rPr>
          <w:lang w:val="en-GB"/>
        </w:rPr>
      </w:pPr>
    </w:p>
    <w:p w14:paraId="4E21F77D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08205520" w14:textId="77777777" w:rsidR="00441B11" w:rsidRDefault="00441B11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2" w:name="_Ref4422853"/>
      <w:bookmarkStart w:id="3" w:name="_Ref524868549"/>
      <w:bookmarkStart w:id="4" w:name="_Ref505694604"/>
      <w:bookmarkStart w:id="5" w:name="_Ref471775016"/>
      <w:r>
        <w:rPr>
          <w:rFonts w:ascii="Times New Roman" w:eastAsia="SimSun" w:hAnsi="Times New Roman"/>
          <w:sz w:val="20"/>
          <w:szCs w:val="20"/>
        </w:rPr>
        <w:t>3GPP TR 38.855 “</w:t>
      </w:r>
      <w:r w:rsidRPr="00441B11">
        <w:rPr>
          <w:rFonts w:ascii="Times New Roman" w:eastAsia="SimSun" w:hAnsi="Times New Roman"/>
          <w:sz w:val="20"/>
          <w:szCs w:val="20"/>
        </w:rPr>
        <w:t>Study on NR positioning support</w:t>
      </w:r>
      <w:r>
        <w:rPr>
          <w:rFonts w:ascii="Times New Roman" w:eastAsia="SimSun" w:hAnsi="Times New Roman"/>
          <w:sz w:val="20"/>
          <w:szCs w:val="20"/>
        </w:rPr>
        <w:t>”, v2.0.0</w:t>
      </w:r>
      <w:bookmarkEnd w:id="2"/>
    </w:p>
    <w:bookmarkStart w:id="6" w:name="_Ref4422863"/>
    <w:p w14:paraId="5B6E5084" w14:textId="77777777" w:rsidR="00F63703" w:rsidRDefault="00F63703" w:rsidP="00F63703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lastRenderedPageBreak/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</w:t>
      </w:r>
      <w:r w:rsidR="00441B11">
        <w:rPr>
          <w:rFonts w:ascii="Times New Roman" w:eastAsia="SimSun" w:hAnsi="Times New Roman"/>
          <w:sz w:val="20"/>
          <w:szCs w:val="20"/>
        </w:rPr>
        <w:t>90752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="00441B11" w:rsidRPr="00441B11">
        <w:rPr>
          <w:rFonts w:ascii="Times New Roman" w:eastAsia="SimSun" w:hAnsi="Times New Roman"/>
          <w:sz w:val="20"/>
          <w:szCs w:val="20"/>
        </w:rPr>
        <w:t>New WID: NR Positioning Support”, Intel Corporation, Ericsson</w:t>
      </w:r>
      <w:r w:rsidR="00441B11">
        <w:rPr>
          <w:rFonts w:ascii="Times New Roman" w:eastAsia="SimSun" w:hAnsi="Times New Roman"/>
          <w:sz w:val="20"/>
          <w:szCs w:val="20"/>
        </w:rPr>
        <w:t>, Shenzhen, China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441B11"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>, 201</w:t>
      </w:r>
      <w:bookmarkEnd w:id="3"/>
      <w:r w:rsidR="00441B11">
        <w:rPr>
          <w:rFonts w:ascii="Times New Roman" w:eastAsia="SimSun" w:hAnsi="Times New Roman"/>
          <w:sz w:val="20"/>
          <w:szCs w:val="20"/>
        </w:rPr>
        <w:t>9</w:t>
      </w:r>
      <w:bookmarkEnd w:id="4"/>
      <w:bookmarkEnd w:id="5"/>
      <w:bookmarkEnd w:id="6"/>
    </w:p>
    <w:sectPr w:rsidR="00F63703" w:rsidSect="00CA2848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6A5A4" w14:textId="77777777" w:rsidR="00C4636F" w:rsidRDefault="00C4636F">
      <w:r>
        <w:separator/>
      </w:r>
    </w:p>
  </w:endnote>
  <w:endnote w:type="continuationSeparator" w:id="0">
    <w:p w14:paraId="62DE898B" w14:textId="77777777" w:rsidR="00C4636F" w:rsidRDefault="00C4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07751" w14:textId="77777777" w:rsidR="004F6EB7" w:rsidRDefault="004F6EB7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B0E222A" w14:textId="77777777" w:rsidR="004F6EB7" w:rsidRDefault="004F6EB7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0E885" w14:textId="77777777" w:rsidR="004F6EB7" w:rsidRPr="00270202" w:rsidRDefault="004F6EB7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E105A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E105A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E9280" w14:textId="77777777" w:rsidR="00C4636F" w:rsidRDefault="00C4636F">
      <w:r>
        <w:separator/>
      </w:r>
    </w:p>
  </w:footnote>
  <w:footnote w:type="continuationSeparator" w:id="0">
    <w:p w14:paraId="7F1303F7" w14:textId="77777777" w:rsidR="00C4636F" w:rsidRDefault="00C46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0ADD0" w14:textId="77777777" w:rsidR="004F6EB7" w:rsidRDefault="004F6E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29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516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19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59F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063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35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5E70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AA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11D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DA5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0FF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6DA6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CC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9F9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1B11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F2F"/>
    <w:rsid w:val="004924E5"/>
    <w:rsid w:val="00492619"/>
    <w:rsid w:val="0049279E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CBA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EB7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25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14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352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086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357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177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41E2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93D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95F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F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27FD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0D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4DA2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4DDC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05A"/>
    <w:rsid w:val="008E1217"/>
    <w:rsid w:val="008E146A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3D"/>
    <w:rsid w:val="00916B43"/>
    <w:rsid w:val="00916E5E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37F96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6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B0A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AA2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E3E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532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2AD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4B8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E00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3FB1"/>
    <w:rsid w:val="00B0499D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945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54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059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36F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C5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B15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75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E7"/>
    <w:rsid w:val="00CA51A0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6F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E1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3D0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CB7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CCC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A81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581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A7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783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BB1"/>
    <w:rsid w:val="00F16F7C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5FC3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703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4FF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FF0898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AE7912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AE7912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FD1F47-EDBF-4117-9D78-7DA3AA2D961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54AF9C-4C3A-43D2-8B41-08E62C14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9832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4</cp:revision>
  <cp:lastPrinted>2016-05-08T07:33:00Z</cp:lastPrinted>
  <dcterms:created xsi:type="dcterms:W3CDTF">2019-04-02T09:08:00Z</dcterms:created>
  <dcterms:modified xsi:type="dcterms:W3CDTF">2019-04-02T23:53:00Z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2019-04-02 09:08:15Z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